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19" w:rsidRPr="00036303" w:rsidRDefault="00AA5219" w:rsidP="0029794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 .Aşağıdaki </w:t>
      </w:r>
      <w:r w:rsidRPr="00036303">
        <w:rPr>
          <w:b/>
          <w:bCs/>
          <w:sz w:val="28"/>
          <w:szCs w:val="28"/>
        </w:rPr>
        <w:t xml:space="preserve">soruları cevaplandırınız…     </w:t>
      </w:r>
    </w:p>
    <w:p w:rsidR="00AA5219" w:rsidRPr="0029794D" w:rsidRDefault="00AA5219" w:rsidP="0029794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</w:t>
      </w:r>
      <w:r w:rsidRPr="00036303">
        <w:rPr>
          <w:b/>
          <w:bCs/>
          <w:sz w:val="28"/>
          <w:szCs w:val="28"/>
        </w:rPr>
        <w:t>(15*4=60)</w:t>
      </w:r>
    </w:p>
    <w:p w:rsidR="00AA5219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color w:val="auto"/>
          <w:sz w:val="22"/>
          <w:szCs w:val="22"/>
        </w:rPr>
        <w:t xml:space="preserve">İnsanlar eşittir * Kadınların hakkı gözetilmelidir </w:t>
      </w:r>
      <w:r>
        <w:rPr>
          <w:rFonts w:ascii="Calibri" w:hAnsi="Calibri" w:cs="Calibri"/>
          <w:color w:val="auto"/>
          <w:sz w:val="22"/>
          <w:szCs w:val="22"/>
        </w:rPr>
        <w:t xml:space="preserve">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* </w:t>
      </w:r>
      <w:r>
        <w:rPr>
          <w:rFonts w:ascii="Calibri" w:hAnsi="Calibri" w:cs="Calibri"/>
          <w:color w:val="auto"/>
          <w:sz w:val="22"/>
          <w:szCs w:val="22"/>
        </w:rPr>
        <w:t xml:space="preserve">   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Kan davaları kaldırılmıştır * Kimseye haksızlık yapılmamalıdır * Faiz kaldırılmıştır </w:t>
      </w:r>
    </w:p>
    <w:p w:rsidR="00AA5219" w:rsidRPr="00141388" w:rsidRDefault="00AA5219" w:rsidP="006532C3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141388">
        <w:rPr>
          <w:rFonts w:ascii="Calibri" w:hAnsi="Calibri" w:cs="Calibri"/>
          <w:b/>
          <w:bCs/>
          <w:color w:val="auto"/>
          <w:sz w:val="22"/>
          <w:szCs w:val="22"/>
        </w:rPr>
        <w:t>1</w:t>
      </w:r>
      <w:r w:rsidRPr="00141388">
        <w:rPr>
          <w:rFonts w:ascii="Calibri" w:hAnsi="Calibri" w:cs="Calibri"/>
          <w:color w:val="auto"/>
          <w:sz w:val="22"/>
          <w:szCs w:val="22"/>
        </w:rPr>
        <w:t>.</w:t>
      </w:r>
      <w:r w:rsidRPr="00141388">
        <w:rPr>
          <w:rFonts w:ascii="Calibri" w:hAnsi="Calibri" w:cs="Calibri"/>
          <w:b/>
          <w:bCs/>
          <w:color w:val="auto"/>
          <w:sz w:val="22"/>
          <w:szCs w:val="22"/>
        </w:rPr>
        <w:t xml:space="preserve">Peygamberimiz bu temel ilkeleri ne zaman dile getirmiştir?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 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color w:val="auto"/>
          <w:sz w:val="22"/>
          <w:szCs w:val="22"/>
        </w:rPr>
        <w:t>a) Veda hutbesinde</w:t>
      </w:r>
      <w:r>
        <w:rPr>
          <w:rFonts w:ascii="Calibri" w:hAnsi="Calibri" w:cs="Calibri"/>
          <w:color w:val="auto"/>
          <w:sz w:val="22"/>
          <w:szCs w:val="22"/>
        </w:rPr>
        <w:t xml:space="preserve"> 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 b) İk peygamber olduğunda </w:t>
      </w:r>
      <w:r>
        <w:rPr>
          <w:rFonts w:ascii="Calibri" w:hAnsi="Calibri" w:cs="Calibri"/>
          <w:color w:val="auto"/>
          <w:sz w:val="22"/>
          <w:szCs w:val="22"/>
        </w:rPr>
        <w:t xml:space="preserve">       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c) Ölüm anında        </w:t>
      </w:r>
      <w:r>
        <w:rPr>
          <w:rFonts w:ascii="Calibri" w:hAnsi="Calibri" w:cs="Calibri"/>
          <w:color w:val="auto"/>
          <w:sz w:val="22"/>
          <w:szCs w:val="22"/>
        </w:rPr>
        <w:t xml:space="preserve">  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d) Hicret ederken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A5219" w:rsidRPr="00141388" w:rsidRDefault="00AA5219" w:rsidP="006532C3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141388">
        <w:rPr>
          <w:rFonts w:ascii="Calibri" w:hAnsi="Calibri" w:cs="Calibri"/>
          <w:b/>
          <w:bCs/>
          <w:color w:val="auto"/>
          <w:sz w:val="22"/>
          <w:szCs w:val="22"/>
        </w:rPr>
        <w:t>2</w:t>
      </w:r>
      <w:r w:rsidRPr="00141388">
        <w:rPr>
          <w:rFonts w:ascii="Calibri" w:hAnsi="Calibri" w:cs="Calibri"/>
          <w:color w:val="auto"/>
          <w:sz w:val="22"/>
          <w:szCs w:val="22"/>
        </w:rPr>
        <w:t>.</w:t>
      </w:r>
      <w:r w:rsidRPr="00141388">
        <w:rPr>
          <w:rFonts w:ascii="Calibri" w:hAnsi="Calibri" w:cs="Calibri"/>
          <w:b/>
          <w:bCs/>
          <w:color w:val="auto"/>
          <w:sz w:val="22"/>
          <w:szCs w:val="22"/>
        </w:rPr>
        <w:t xml:space="preserve">Peygamberimizin Kabe'yi ziyaret etmek için Mekke'ye hareketi sırasında müşriklerle imzaladığı anlaşma aşağıdakilerden hangisidir?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color w:val="auto"/>
          <w:sz w:val="22"/>
          <w:szCs w:val="22"/>
        </w:rPr>
        <w:t xml:space="preserve">a) Medine Sözleşmesi </w:t>
      </w:r>
      <w:r>
        <w:rPr>
          <w:rFonts w:ascii="Calibri" w:hAnsi="Calibri" w:cs="Calibri"/>
          <w:color w:val="auto"/>
          <w:sz w:val="22"/>
          <w:szCs w:val="22"/>
        </w:rPr>
        <w:t xml:space="preserve">   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 b) Mekke Anlaşması     </w:t>
      </w:r>
      <w:r>
        <w:rPr>
          <w:rFonts w:ascii="Calibri" w:hAnsi="Calibri" w:cs="Calibri"/>
          <w:color w:val="auto"/>
          <w:sz w:val="22"/>
          <w:szCs w:val="22"/>
        </w:rPr>
        <w:t xml:space="preserve">           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 c) Hudeybiye Anlaşması </w:t>
      </w:r>
      <w:r>
        <w:rPr>
          <w:rFonts w:ascii="Calibri" w:hAnsi="Calibri" w:cs="Calibri"/>
          <w:color w:val="auto"/>
          <w:sz w:val="22"/>
          <w:szCs w:val="22"/>
        </w:rPr>
        <w:t xml:space="preserve"> 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d) Akabe Anlaşması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color w:val="auto"/>
          <w:sz w:val="22"/>
          <w:szCs w:val="22"/>
        </w:rPr>
        <w:t xml:space="preserve">I- Uhut Savaşı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color w:val="auto"/>
          <w:sz w:val="22"/>
          <w:szCs w:val="22"/>
        </w:rPr>
        <w:t xml:space="preserve">II-Hz. Muhammed’in hicret etmesi.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color w:val="auto"/>
          <w:sz w:val="22"/>
          <w:szCs w:val="22"/>
        </w:rPr>
        <w:t xml:space="preserve">III-Hz. Muhammed’e ilk vahyin gelmesi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color w:val="auto"/>
          <w:sz w:val="22"/>
          <w:szCs w:val="22"/>
        </w:rPr>
        <w:t xml:space="preserve">IV-Hudeybiye barışının yapılması </w:t>
      </w:r>
    </w:p>
    <w:p w:rsidR="00AA5219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141388">
        <w:rPr>
          <w:rFonts w:ascii="Calibri" w:hAnsi="Calibri" w:cs="Calibri"/>
          <w:b/>
          <w:bCs/>
          <w:color w:val="auto"/>
          <w:sz w:val="22"/>
          <w:szCs w:val="22"/>
        </w:rPr>
        <w:t>3.Yukarıdaki olayların oluş tarihlerine göre sıralanışı, hangi seçenekte doğru olarak verilmiştir?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a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) II-IV-III-I       </w:t>
      </w:r>
      <w:r>
        <w:rPr>
          <w:rFonts w:ascii="Calibri" w:hAnsi="Calibri" w:cs="Calibri"/>
          <w:color w:val="auto"/>
          <w:sz w:val="22"/>
          <w:szCs w:val="22"/>
        </w:rPr>
        <w:t>b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) II-III-I-IV     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c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) III-II-I-IV       </w:t>
      </w:r>
      <w:r>
        <w:rPr>
          <w:rFonts w:ascii="Calibri" w:hAnsi="Calibri" w:cs="Calibri"/>
          <w:color w:val="auto"/>
          <w:sz w:val="22"/>
          <w:szCs w:val="22"/>
        </w:rPr>
        <w:t>d</w:t>
      </w:r>
      <w:r w:rsidRPr="00141388">
        <w:rPr>
          <w:rFonts w:ascii="Calibri" w:hAnsi="Calibri" w:cs="Calibri"/>
          <w:color w:val="auto"/>
          <w:sz w:val="22"/>
          <w:szCs w:val="22"/>
        </w:rPr>
        <w:t xml:space="preserve">) III-IV-II-I </w:t>
      </w:r>
    </w:p>
    <w:p w:rsidR="00AA5219" w:rsidRPr="00141388" w:rsidRDefault="00AA5219" w:rsidP="006532C3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A5219" w:rsidRPr="00141388" w:rsidRDefault="00AA5219" w:rsidP="00B1701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141388">
        <w:rPr>
          <w:rFonts w:ascii="Calibri" w:hAnsi="Calibri" w:cs="Calibri"/>
          <w:b/>
          <w:bCs/>
          <w:sz w:val="22"/>
          <w:szCs w:val="22"/>
        </w:rPr>
        <w:t>4. Peygamber Efendimizin Medine’ye vardıktan sonra yaptırdığı ilk mescit hangisidir?</w:t>
      </w:r>
    </w:p>
    <w:p w:rsidR="00AA5219" w:rsidRPr="00141388" w:rsidRDefault="00AA5219" w:rsidP="00B17012">
      <w:pPr>
        <w:jc w:val="both"/>
        <w:rPr>
          <w:rFonts w:ascii="Calibri" w:hAnsi="Calibri" w:cs="Calibri"/>
          <w:sz w:val="22"/>
          <w:szCs w:val="22"/>
        </w:rPr>
      </w:pPr>
    </w:p>
    <w:p w:rsidR="00AA5219" w:rsidRPr="00141388" w:rsidRDefault="00AA5219" w:rsidP="004A2621">
      <w:pPr>
        <w:ind w:firstLine="1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a)Kabe     b)Kuba        c)Mescid-i Nebi</w:t>
      </w:r>
      <w:r>
        <w:rPr>
          <w:rFonts w:ascii="Calibri" w:hAnsi="Calibri" w:cs="Calibri"/>
          <w:sz w:val="22"/>
          <w:szCs w:val="22"/>
        </w:rPr>
        <w:tab/>
        <w:t xml:space="preserve">     d</w:t>
      </w:r>
      <w:r w:rsidRPr="00141388">
        <w:rPr>
          <w:rFonts w:ascii="Calibri" w:hAnsi="Calibri" w:cs="Calibri"/>
          <w:sz w:val="22"/>
          <w:szCs w:val="22"/>
        </w:rPr>
        <w:t>)Suffa</w:t>
      </w:r>
    </w:p>
    <w:p w:rsidR="00AA5219" w:rsidRPr="00141388" w:rsidRDefault="00AA5219" w:rsidP="004A2621">
      <w:pPr>
        <w:ind w:firstLine="180"/>
        <w:jc w:val="both"/>
        <w:rPr>
          <w:rFonts w:ascii="Calibri" w:hAnsi="Calibri" w:cs="Calibri"/>
          <w:sz w:val="22"/>
          <w:szCs w:val="22"/>
        </w:rPr>
      </w:pPr>
    </w:p>
    <w:p w:rsidR="00AA5219" w:rsidRPr="00141388" w:rsidRDefault="00AA5219" w:rsidP="004A2621">
      <w:pPr>
        <w:pStyle w:val="ALTBALIK"/>
        <w:numPr>
          <w:ilvl w:val="0"/>
          <w:numId w:val="0"/>
        </w:numPr>
        <w:tabs>
          <w:tab w:val="num" w:pos="1000"/>
        </w:tabs>
        <w:jc w:val="both"/>
        <w:rPr>
          <w:rFonts w:ascii="Calibri" w:hAnsi="Calibri" w:cs="Calibri"/>
          <w:sz w:val="22"/>
          <w:szCs w:val="22"/>
        </w:rPr>
      </w:pPr>
      <w:r w:rsidRPr="00141388">
        <w:rPr>
          <w:rFonts w:ascii="Calibri" w:hAnsi="Calibri" w:cs="Calibri"/>
          <w:sz w:val="22"/>
          <w:szCs w:val="22"/>
        </w:rPr>
        <w:t>5. Hicret Sırasında Peygamberimizin yol arkadaşı kimdir?</w:t>
      </w:r>
    </w:p>
    <w:p w:rsidR="00AA5219" w:rsidRPr="00141388" w:rsidRDefault="00AA5219" w:rsidP="004A2621">
      <w:pPr>
        <w:pStyle w:val="ALTBALIK"/>
        <w:numPr>
          <w:ilvl w:val="0"/>
          <w:numId w:val="0"/>
        </w:numPr>
        <w:tabs>
          <w:tab w:val="num" w:pos="1000"/>
        </w:tabs>
        <w:jc w:val="both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>a) Hz. Ali</w:t>
      </w:r>
      <w:r w:rsidRPr="00141388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Pr="00141388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>
        <w:rPr>
          <w:rFonts w:ascii="Calibri" w:hAnsi="Calibri" w:cs="Calibri"/>
          <w:b w:val="0"/>
          <w:bCs w:val="0"/>
          <w:sz w:val="22"/>
          <w:szCs w:val="22"/>
        </w:rPr>
        <w:t>b)</w:t>
      </w:r>
      <w:r w:rsidRPr="00141388">
        <w:rPr>
          <w:rFonts w:ascii="Calibri" w:hAnsi="Calibri" w:cs="Calibri"/>
          <w:b w:val="0"/>
          <w:bCs w:val="0"/>
          <w:sz w:val="22"/>
          <w:szCs w:val="22"/>
        </w:rPr>
        <w:t xml:space="preserve">Hz. </w:t>
      </w:r>
      <w:r>
        <w:rPr>
          <w:rFonts w:ascii="Calibri" w:hAnsi="Calibri" w:cs="Calibri"/>
          <w:b w:val="0"/>
          <w:bCs w:val="0"/>
          <w:sz w:val="22"/>
          <w:szCs w:val="22"/>
        </w:rPr>
        <w:t>Ebu Bekir   c) Hz. Ömer</w:t>
      </w:r>
      <w:r>
        <w:rPr>
          <w:rFonts w:ascii="Calibri" w:hAnsi="Calibri" w:cs="Calibri"/>
          <w:b w:val="0"/>
          <w:bCs w:val="0"/>
          <w:sz w:val="22"/>
          <w:szCs w:val="22"/>
        </w:rPr>
        <w:tab/>
        <w:t xml:space="preserve">   d)Hz. </w:t>
      </w:r>
      <w:r w:rsidRPr="00141388">
        <w:rPr>
          <w:rFonts w:ascii="Calibri" w:hAnsi="Calibri" w:cs="Calibri"/>
          <w:b w:val="0"/>
          <w:bCs w:val="0"/>
          <w:sz w:val="22"/>
          <w:szCs w:val="22"/>
        </w:rPr>
        <w:t>Hamza</w:t>
      </w:r>
    </w:p>
    <w:p w:rsidR="00AA5219" w:rsidRPr="00141388" w:rsidRDefault="00AA5219" w:rsidP="004A2621">
      <w:pPr>
        <w:pStyle w:val="ALTBALIK"/>
        <w:numPr>
          <w:ilvl w:val="0"/>
          <w:numId w:val="0"/>
        </w:numPr>
        <w:tabs>
          <w:tab w:val="num" w:pos="720"/>
          <w:tab w:val="num" w:pos="1000"/>
        </w:tabs>
        <w:ind w:left="-180" w:firstLine="180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AA5219" w:rsidRDefault="00AA5219">
      <w:pPr>
        <w:rPr>
          <w:rFonts w:ascii="Calibri" w:hAnsi="Calibri" w:cs="Calibri"/>
          <w:sz w:val="22"/>
          <w:szCs w:val="22"/>
        </w:rPr>
      </w:pPr>
      <w:r w:rsidRPr="00141388">
        <w:rPr>
          <w:rFonts w:ascii="Calibri" w:hAnsi="Calibri" w:cs="Calibri"/>
          <w:sz w:val="22"/>
          <w:szCs w:val="22"/>
        </w:rPr>
        <w:t xml:space="preserve">“Yeryüzünde bozgunculuk çıkarmayın”          *“Doğru söz söyleyin”      *“Birbirinizle çekişmeyin”    *“Her işte adaletli davranın”                                                              </w:t>
      </w:r>
      <w:r w:rsidRPr="00141388">
        <w:rPr>
          <w:rFonts w:ascii="Calibri" w:hAnsi="Calibri" w:cs="Calibri"/>
          <w:b/>
          <w:bCs/>
          <w:sz w:val="22"/>
          <w:szCs w:val="22"/>
        </w:rPr>
        <w:t>6.Yukarıdaki ayetler dikkate alındığında asıl anlatılmak istenen nedir? </w:t>
      </w:r>
      <w:r w:rsidRPr="00141388">
        <w:rPr>
          <w:rFonts w:ascii="Calibri" w:hAnsi="Calibri" w:cs="Calibri"/>
          <w:sz w:val="22"/>
          <w:szCs w:val="22"/>
        </w:rPr>
        <w:t xml:space="preserve">            </w:t>
      </w:r>
    </w:p>
    <w:p w:rsidR="00AA5219" w:rsidRDefault="00AA5219">
      <w:pPr>
        <w:rPr>
          <w:rFonts w:ascii="Calibri" w:hAnsi="Calibri" w:cs="Calibri"/>
          <w:sz w:val="22"/>
          <w:szCs w:val="22"/>
        </w:rPr>
      </w:pPr>
      <w:r w:rsidRPr="00141388">
        <w:rPr>
          <w:rFonts w:ascii="Calibri" w:hAnsi="Calibri" w:cs="Calibri"/>
          <w:sz w:val="22"/>
          <w:szCs w:val="22"/>
        </w:rPr>
        <w:t>a) Kur’an, insanlara yol gösterici, rehberdir.                 b) Kur’an, Allahın bir olduğunu anlatıyor.                       c) Kur’an, son ilahi kitaptır.                                               d) Kur’an, Hz. Muhammed’e gelmiştir</w:t>
      </w:r>
    </w:p>
    <w:p w:rsidR="00AA5219" w:rsidRDefault="00AA5219">
      <w:pPr>
        <w:rPr>
          <w:rFonts w:ascii="Calibri" w:hAnsi="Calibri" w:cs="Calibri"/>
          <w:sz w:val="22"/>
          <w:szCs w:val="22"/>
        </w:rPr>
      </w:pPr>
    </w:p>
    <w:p w:rsidR="00AA5219" w:rsidRDefault="00AA5219" w:rsidP="000B5550">
      <w:pPr>
        <w:ind w:left="-360" w:firstLine="18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</w:t>
      </w:r>
      <w:r w:rsidRPr="00C45E52">
        <w:rPr>
          <w:rFonts w:ascii="Calibri" w:hAnsi="Calibri" w:cs="Calibri"/>
          <w:b/>
          <w:bCs/>
          <w:sz w:val="22"/>
          <w:szCs w:val="22"/>
        </w:rPr>
        <w:t>7.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5E52">
        <w:rPr>
          <w:rFonts w:ascii="Calibri" w:hAnsi="Calibri" w:cs="Calibri"/>
          <w:b/>
          <w:bCs/>
          <w:sz w:val="22"/>
          <w:szCs w:val="22"/>
        </w:rPr>
        <w:t xml:space="preserve">Aşağıdakilerden hangisi hicretin sonuçlarından </w:t>
      </w:r>
      <w:r>
        <w:rPr>
          <w:rFonts w:ascii="Calibri" w:hAnsi="Calibri" w:cs="Calibri"/>
          <w:b/>
          <w:bCs/>
          <w:sz w:val="22"/>
          <w:szCs w:val="22"/>
        </w:rPr>
        <w:t xml:space="preserve">             </w:t>
      </w:r>
    </w:p>
    <w:p w:rsidR="00AA5219" w:rsidRDefault="00AA5219" w:rsidP="000B5550">
      <w:pPr>
        <w:ind w:left="-360" w:firstLine="18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</w:t>
      </w:r>
      <w:r w:rsidRPr="00C45E52">
        <w:rPr>
          <w:rFonts w:ascii="Calibri" w:hAnsi="Calibri" w:cs="Calibri"/>
          <w:b/>
          <w:bCs/>
          <w:sz w:val="22"/>
          <w:szCs w:val="22"/>
        </w:rPr>
        <w:t>değildir?</w:t>
      </w:r>
    </w:p>
    <w:p w:rsidR="00AA5219" w:rsidRPr="00C45E52" w:rsidRDefault="00AA5219" w:rsidP="000B5550">
      <w:pPr>
        <w:ind w:left="-360" w:firstLine="180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A5219" w:rsidRPr="00C45E52" w:rsidRDefault="00AA5219" w:rsidP="00C45E52">
      <w:pPr>
        <w:ind w:left="-360" w:firstLine="1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a</w:t>
      </w:r>
      <w:r w:rsidRPr="00C45E52">
        <w:rPr>
          <w:rFonts w:ascii="Calibri" w:hAnsi="Calibri" w:cs="Calibri"/>
          <w:sz w:val="22"/>
          <w:szCs w:val="22"/>
        </w:rPr>
        <w:t>) Müslümanlar İslam’ı özgürce yaşamaya başlamıştır.</w:t>
      </w:r>
    </w:p>
    <w:p w:rsidR="00AA5219" w:rsidRPr="00C45E52" w:rsidRDefault="00AA5219" w:rsidP="00C45E52">
      <w:pPr>
        <w:ind w:left="-360" w:firstLine="1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b</w:t>
      </w:r>
      <w:r w:rsidRPr="00C45E52">
        <w:rPr>
          <w:rFonts w:ascii="Calibri" w:hAnsi="Calibri" w:cs="Calibri"/>
          <w:sz w:val="22"/>
          <w:szCs w:val="22"/>
        </w:rPr>
        <w:t>) İslam Medine’de hızla yayılmaya başlamıştır.</w:t>
      </w:r>
    </w:p>
    <w:p w:rsidR="00AA5219" w:rsidRDefault="00AA5219" w:rsidP="000B5550">
      <w:pPr>
        <w:ind w:left="-360" w:firstLine="1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c)Müslümanlarla Mekkeli </w:t>
      </w:r>
      <w:r w:rsidRPr="00C45E52">
        <w:rPr>
          <w:rFonts w:ascii="Calibri" w:hAnsi="Calibri" w:cs="Calibri"/>
          <w:sz w:val="22"/>
          <w:szCs w:val="22"/>
        </w:rPr>
        <w:t xml:space="preserve">müşrikler arasındaki </w:t>
      </w:r>
      <w:r>
        <w:rPr>
          <w:rFonts w:ascii="Calibri" w:hAnsi="Calibri" w:cs="Calibri"/>
          <w:sz w:val="22"/>
          <w:szCs w:val="22"/>
        </w:rPr>
        <w:t xml:space="preserve">    </w:t>
      </w:r>
    </w:p>
    <w:p w:rsidR="00AA5219" w:rsidRPr="00C45E52" w:rsidRDefault="00AA5219" w:rsidP="000B5550">
      <w:pPr>
        <w:ind w:left="-360" w:firstLine="1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</w:t>
      </w:r>
      <w:r w:rsidRPr="00C45E52">
        <w:rPr>
          <w:rFonts w:ascii="Calibri" w:hAnsi="Calibri" w:cs="Calibri"/>
          <w:sz w:val="22"/>
          <w:szCs w:val="22"/>
        </w:rPr>
        <w:t>savaşlar sona ermiştir.</w:t>
      </w:r>
    </w:p>
    <w:p w:rsidR="00AA5219" w:rsidRDefault="00AA5219" w:rsidP="00C45E52">
      <w:pPr>
        <w:ind w:left="-360" w:firstLine="180"/>
        <w:jc w:val="both"/>
        <w:rPr>
          <w:rFonts w:ascii="Comic Sans MS" w:hAnsi="Comic Sans MS" w:cs="Comic Sans MS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d</w:t>
      </w:r>
      <w:r w:rsidRPr="00C45E52">
        <w:rPr>
          <w:rFonts w:ascii="Calibri" w:hAnsi="Calibri" w:cs="Calibri"/>
          <w:sz w:val="22"/>
          <w:szCs w:val="22"/>
        </w:rPr>
        <w:t>) Müslümanlar nisbeten rahatlamışlardır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AA5219" w:rsidRDefault="00AA5219" w:rsidP="00C45E52">
      <w:pPr>
        <w:ind w:left="-360" w:firstLine="180"/>
        <w:jc w:val="both"/>
        <w:rPr>
          <w:rFonts w:ascii="Comic Sans MS" w:hAnsi="Comic Sans MS" w:cs="Comic Sans MS"/>
          <w:sz w:val="22"/>
          <w:szCs w:val="22"/>
        </w:rPr>
      </w:pPr>
    </w:p>
    <w:p w:rsidR="00AA5219" w:rsidRDefault="00AA5219" w:rsidP="000B5550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0B5550">
        <w:rPr>
          <w:rFonts w:ascii="Calibri" w:hAnsi="Calibri" w:cs="Calibri"/>
          <w:b/>
          <w:bCs/>
          <w:sz w:val="22"/>
          <w:szCs w:val="22"/>
        </w:rPr>
        <w:t>8.</w:t>
      </w:r>
      <w:r w:rsidRPr="000B5550">
        <w:rPr>
          <w:rFonts w:ascii="Calibri" w:hAnsi="Calibri" w:cs="Calibri"/>
          <w:b/>
          <w:bCs/>
          <w:color w:val="auto"/>
          <w:sz w:val="22"/>
          <w:szCs w:val="22"/>
        </w:rPr>
        <w:t xml:space="preserve"> .Aşağıdakilerden hangisi ilk Müslümanlardan birisi değildir ? </w:t>
      </w:r>
    </w:p>
    <w:p w:rsidR="00AA5219" w:rsidRPr="000B5550" w:rsidRDefault="00AA5219" w:rsidP="000B5550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AA5219" w:rsidRDefault="00AA5219" w:rsidP="000B5550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0B5550">
        <w:rPr>
          <w:rFonts w:ascii="Calibri" w:hAnsi="Calibri" w:cs="Calibri"/>
          <w:color w:val="auto"/>
          <w:sz w:val="22"/>
          <w:szCs w:val="22"/>
        </w:rPr>
        <w:t>a)Hz.Hatice</w:t>
      </w:r>
      <w:r>
        <w:rPr>
          <w:rFonts w:ascii="Calibri" w:hAnsi="Calibri" w:cs="Calibri"/>
          <w:color w:val="auto"/>
          <w:sz w:val="22"/>
          <w:szCs w:val="22"/>
        </w:rPr>
        <w:t xml:space="preserve">  </w:t>
      </w:r>
      <w:r w:rsidRPr="000B5550">
        <w:rPr>
          <w:rFonts w:ascii="Calibri" w:hAnsi="Calibri" w:cs="Calibri"/>
          <w:color w:val="auto"/>
          <w:sz w:val="22"/>
          <w:szCs w:val="22"/>
        </w:rPr>
        <w:t xml:space="preserve"> b)Hz.Ebubekir</w:t>
      </w:r>
      <w:r>
        <w:rPr>
          <w:rFonts w:ascii="Calibri" w:hAnsi="Calibri" w:cs="Calibri"/>
          <w:color w:val="auto"/>
          <w:sz w:val="22"/>
          <w:szCs w:val="22"/>
        </w:rPr>
        <w:t xml:space="preserve">  </w:t>
      </w:r>
      <w:r w:rsidRPr="000B5550">
        <w:rPr>
          <w:rFonts w:ascii="Calibri" w:hAnsi="Calibri" w:cs="Calibri"/>
          <w:color w:val="auto"/>
          <w:sz w:val="22"/>
          <w:szCs w:val="22"/>
        </w:rPr>
        <w:t xml:space="preserve"> c)Hz.Zeyd </w:t>
      </w:r>
      <w:r>
        <w:rPr>
          <w:rFonts w:ascii="Calibri" w:hAnsi="Calibri" w:cs="Calibri"/>
          <w:color w:val="auto"/>
          <w:sz w:val="22"/>
          <w:szCs w:val="22"/>
        </w:rPr>
        <w:t xml:space="preserve">    </w:t>
      </w:r>
      <w:r w:rsidRPr="000B5550">
        <w:rPr>
          <w:rFonts w:ascii="Calibri" w:hAnsi="Calibri" w:cs="Calibri"/>
          <w:color w:val="auto"/>
          <w:sz w:val="22"/>
          <w:szCs w:val="22"/>
        </w:rPr>
        <w:t xml:space="preserve">d) Hz.Hamza </w:t>
      </w:r>
    </w:p>
    <w:p w:rsidR="00AA5219" w:rsidRPr="000B5550" w:rsidRDefault="00AA5219" w:rsidP="000B5550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A5219" w:rsidRDefault="00AA5219" w:rsidP="000B5550">
      <w:pPr>
        <w:ind w:left="-360"/>
        <w:jc w:val="both"/>
        <w:rPr>
          <w:rFonts w:ascii="Calibri" w:hAnsi="Calibri" w:cs="Calibri"/>
          <w:sz w:val="22"/>
          <w:szCs w:val="22"/>
        </w:rPr>
      </w:pPr>
      <w:r w:rsidRPr="000B5550">
        <w:rPr>
          <w:rFonts w:ascii="Calibri" w:hAnsi="Calibri" w:cs="Calibri"/>
          <w:sz w:val="22"/>
          <w:szCs w:val="22"/>
        </w:rPr>
        <w:t xml:space="preserve">Muhakkak ki Allah adaleti, iyiliği </w:t>
      </w:r>
      <w:r>
        <w:rPr>
          <w:rFonts w:ascii="Calibri" w:hAnsi="Calibri" w:cs="Calibri"/>
          <w:sz w:val="22"/>
          <w:szCs w:val="22"/>
        </w:rPr>
        <w:t>ve akrabaya yardım</w:t>
      </w:r>
    </w:p>
    <w:p w:rsidR="00AA5219" w:rsidRDefault="00AA5219" w:rsidP="00C53352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0B5550">
        <w:rPr>
          <w:rFonts w:ascii="Calibri" w:hAnsi="Calibri" w:cs="Calibri"/>
          <w:sz w:val="22"/>
          <w:szCs w:val="22"/>
        </w:rPr>
        <w:t xml:space="preserve">etmeyi emrediyor; çirkin işleri, fenalık ve azgınlığı </w:t>
      </w:r>
    </w:p>
    <w:p w:rsidR="00AA5219" w:rsidRPr="000B5550" w:rsidRDefault="00AA5219" w:rsidP="00C53352">
      <w:pPr>
        <w:jc w:val="both"/>
        <w:rPr>
          <w:rFonts w:ascii="Calibri" w:hAnsi="Calibri" w:cs="Calibri"/>
          <w:sz w:val="22"/>
          <w:szCs w:val="22"/>
        </w:rPr>
      </w:pPr>
      <w:r w:rsidRPr="000B5550">
        <w:rPr>
          <w:rFonts w:ascii="Calibri" w:hAnsi="Calibri" w:cs="Calibri"/>
          <w:sz w:val="22"/>
          <w:szCs w:val="22"/>
        </w:rPr>
        <w:t>yasaklıyor. O düşünüp tutasınız diye size böylece öğüt veriyor.(Nahl Suresi 90. Ayet)</w:t>
      </w:r>
    </w:p>
    <w:p w:rsidR="00AA5219" w:rsidRDefault="00AA5219" w:rsidP="000B5550">
      <w:pPr>
        <w:ind w:left="-360" w:firstLine="18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9.</w:t>
      </w:r>
      <w:r w:rsidRPr="000B5550">
        <w:rPr>
          <w:rFonts w:ascii="Calibri" w:hAnsi="Calibri" w:cs="Calibri"/>
          <w:b/>
          <w:bCs/>
          <w:sz w:val="22"/>
          <w:szCs w:val="22"/>
        </w:rPr>
        <w:t xml:space="preserve">Yukarıdaki ayetten aşağıdakilerden hangisi </w:t>
      </w:r>
    </w:p>
    <w:p w:rsidR="00AA5219" w:rsidRPr="000B5550" w:rsidRDefault="00AA5219" w:rsidP="000B5550">
      <w:pPr>
        <w:ind w:left="-360" w:firstLine="180"/>
        <w:rPr>
          <w:rFonts w:ascii="Calibri" w:hAnsi="Calibri" w:cs="Calibri"/>
          <w:b/>
          <w:bCs/>
          <w:sz w:val="22"/>
          <w:szCs w:val="22"/>
        </w:rPr>
      </w:pPr>
      <w:r w:rsidRPr="000B5550">
        <w:rPr>
          <w:rFonts w:ascii="Calibri" w:hAnsi="Calibri" w:cs="Calibri"/>
          <w:b/>
          <w:bCs/>
          <w:sz w:val="22"/>
          <w:szCs w:val="22"/>
        </w:rPr>
        <w:t xml:space="preserve">çıkarılamaz? </w:t>
      </w:r>
    </w:p>
    <w:p w:rsidR="00AA5219" w:rsidRPr="000B5550" w:rsidRDefault="00AA5219" w:rsidP="000B5550">
      <w:pPr>
        <w:ind w:left="-360" w:firstLine="1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</w:t>
      </w:r>
      <w:r w:rsidRPr="000B5550">
        <w:rPr>
          <w:rFonts w:ascii="Calibri" w:hAnsi="Calibri" w:cs="Calibri"/>
          <w:sz w:val="22"/>
          <w:szCs w:val="22"/>
        </w:rPr>
        <w:t xml:space="preserve">A) Akrabaya yardım edin     </w:t>
      </w:r>
    </w:p>
    <w:p w:rsidR="00AA5219" w:rsidRPr="000B5550" w:rsidRDefault="00AA5219" w:rsidP="000B5550">
      <w:pPr>
        <w:ind w:left="-360" w:firstLine="1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</w:t>
      </w:r>
      <w:r w:rsidRPr="000B5550">
        <w:rPr>
          <w:rFonts w:ascii="Calibri" w:hAnsi="Calibri" w:cs="Calibri"/>
          <w:sz w:val="22"/>
          <w:szCs w:val="22"/>
        </w:rPr>
        <w:t xml:space="preserve">B) İyilik yapın     </w:t>
      </w:r>
    </w:p>
    <w:p w:rsidR="00AA5219" w:rsidRPr="000B5550" w:rsidRDefault="00AA5219" w:rsidP="000B5550">
      <w:pPr>
        <w:ind w:left="-360" w:firstLine="1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</w:t>
      </w:r>
      <w:r w:rsidRPr="000B5550">
        <w:rPr>
          <w:rFonts w:ascii="Calibri" w:hAnsi="Calibri" w:cs="Calibri"/>
          <w:sz w:val="22"/>
          <w:szCs w:val="22"/>
        </w:rPr>
        <w:t xml:space="preserve">C) Size kötülük yapana acımayın   </w:t>
      </w:r>
    </w:p>
    <w:p w:rsidR="00AA5219" w:rsidRPr="000B5550" w:rsidRDefault="00AA5219" w:rsidP="000B5550">
      <w:pPr>
        <w:ind w:left="-360" w:firstLine="1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</w:t>
      </w:r>
      <w:r w:rsidRPr="000B5550">
        <w:rPr>
          <w:rFonts w:ascii="Calibri" w:hAnsi="Calibri" w:cs="Calibri"/>
          <w:sz w:val="22"/>
          <w:szCs w:val="22"/>
        </w:rPr>
        <w:t>D) Çirkin işlerden uzak durun</w:t>
      </w:r>
    </w:p>
    <w:p w:rsidR="00AA5219" w:rsidRDefault="00AA5219" w:rsidP="00C53352">
      <w:pPr>
        <w:rPr>
          <w:rFonts w:ascii="Calibri" w:hAnsi="Calibri" w:cs="Calibri"/>
        </w:rPr>
      </w:pPr>
    </w:p>
    <w:p w:rsidR="00AA5219" w:rsidRPr="00C53352" w:rsidRDefault="00AA5219" w:rsidP="00C53352">
      <w:pPr>
        <w:rPr>
          <w:rFonts w:ascii="Calibri" w:hAnsi="Calibri" w:cs="Calibri"/>
          <w:b/>
          <w:bCs/>
          <w:sz w:val="22"/>
          <w:szCs w:val="22"/>
        </w:rPr>
      </w:pPr>
      <w:r w:rsidRPr="00C53352">
        <w:rPr>
          <w:rFonts w:ascii="Calibri" w:hAnsi="Calibri" w:cs="Calibri"/>
          <w:b/>
          <w:bCs/>
        </w:rPr>
        <w:t>10</w:t>
      </w:r>
      <w:r w:rsidRPr="00C53352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C53352">
        <w:rPr>
          <w:rFonts w:ascii="Calibri" w:hAnsi="Calibri" w:cs="Calibri"/>
          <w:b/>
          <w:bCs/>
          <w:sz w:val="22"/>
          <w:szCs w:val="22"/>
        </w:rPr>
        <w:t xml:space="preserve"> Peygamberimizin rahatsızlığı sırasında Müslümanlara kim imamlık etmiş ve namazları kıldırmıştır?</w:t>
      </w:r>
    </w:p>
    <w:p w:rsidR="00AA5219" w:rsidRPr="00C53352" w:rsidRDefault="00AA5219" w:rsidP="00C53352">
      <w:pPr>
        <w:rPr>
          <w:rFonts w:ascii="Calibri" w:hAnsi="Calibri" w:cs="Calibri"/>
          <w:sz w:val="22"/>
          <w:szCs w:val="22"/>
        </w:rPr>
      </w:pPr>
      <w:r w:rsidRPr="00C53352">
        <w:rPr>
          <w:rFonts w:ascii="Calibri" w:hAnsi="Calibri" w:cs="Calibri"/>
          <w:sz w:val="22"/>
          <w:szCs w:val="22"/>
        </w:rPr>
        <w:t xml:space="preserve">a) Hz.Ebubekir </w:t>
      </w:r>
      <w:r w:rsidRPr="00C53352">
        <w:rPr>
          <w:rFonts w:ascii="Calibri" w:hAnsi="Calibri" w:cs="Calibri"/>
          <w:sz w:val="22"/>
          <w:szCs w:val="22"/>
        </w:rPr>
        <w:tab/>
      </w:r>
      <w:r w:rsidRPr="00C53352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</w:t>
      </w:r>
      <w:r w:rsidRPr="00C53352">
        <w:rPr>
          <w:rFonts w:ascii="Calibri" w:hAnsi="Calibri" w:cs="Calibri"/>
          <w:sz w:val="22"/>
          <w:szCs w:val="22"/>
        </w:rPr>
        <w:t xml:space="preserve">b) Hz. Ömer       </w:t>
      </w:r>
    </w:p>
    <w:p w:rsidR="00AA5219" w:rsidRPr="00C53352" w:rsidRDefault="00AA5219" w:rsidP="00C5335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Hz. Ali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</w:t>
      </w:r>
      <w:r w:rsidRPr="00C53352">
        <w:rPr>
          <w:rFonts w:ascii="Calibri" w:hAnsi="Calibri" w:cs="Calibri"/>
          <w:sz w:val="22"/>
          <w:szCs w:val="22"/>
        </w:rPr>
        <w:t>d) Hz. Osman</w:t>
      </w:r>
    </w:p>
    <w:p w:rsidR="00AA5219" w:rsidRDefault="00AA5219" w:rsidP="00C53352">
      <w:pPr>
        <w:pStyle w:val="NoSpacing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A5219" w:rsidRPr="00C53352" w:rsidRDefault="00AA5219" w:rsidP="00C53352">
      <w:pPr>
        <w:pStyle w:val="NoSpacing"/>
        <w:rPr>
          <w:b/>
          <w:bCs/>
        </w:rPr>
      </w:pPr>
      <w:r w:rsidRPr="00C53352">
        <w:t>Hz. Muhammed(s.a.s.), Medine’de Mescid-i Nebi yanında defnedilmiştir. Buraya “çiçekli cennet bahçesi” anlamına gelen “……………..………” denilmiştir.</w:t>
      </w:r>
    </w:p>
    <w:p w:rsidR="00AA5219" w:rsidRDefault="00AA5219" w:rsidP="00C53352">
      <w:pPr>
        <w:pStyle w:val="NoSpacing"/>
        <w:ind w:left="-180"/>
        <w:rPr>
          <w:b/>
          <w:bCs/>
        </w:rPr>
      </w:pPr>
      <w:r>
        <w:rPr>
          <w:b/>
          <w:bCs/>
        </w:rPr>
        <w:t xml:space="preserve">        11.</w:t>
      </w:r>
      <w:r w:rsidRPr="00C53352">
        <w:rPr>
          <w:b/>
          <w:bCs/>
        </w:rPr>
        <w:t xml:space="preserve">Boş bırakılan yere aşağıdakilerden hangisi </w:t>
      </w:r>
      <w:r>
        <w:rPr>
          <w:b/>
          <w:bCs/>
        </w:rPr>
        <w:t xml:space="preserve">  </w:t>
      </w:r>
    </w:p>
    <w:p w:rsidR="00AA5219" w:rsidRPr="00C53352" w:rsidRDefault="00AA5219" w:rsidP="00C53352">
      <w:pPr>
        <w:pStyle w:val="NoSpacing"/>
        <w:ind w:left="-180"/>
        <w:rPr>
          <w:b/>
          <w:bCs/>
        </w:rPr>
      </w:pPr>
      <w:r>
        <w:rPr>
          <w:b/>
          <w:bCs/>
        </w:rPr>
        <w:t xml:space="preserve">     </w:t>
      </w:r>
      <w:r w:rsidRPr="00C53352">
        <w:rPr>
          <w:b/>
          <w:bCs/>
        </w:rPr>
        <w:t>gelmelidir?</w:t>
      </w:r>
    </w:p>
    <w:p w:rsidR="00AA5219" w:rsidRPr="00C53352" w:rsidRDefault="00AA5219" w:rsidP="00C53352">
      <w:pPr>
        <w:pStyle w:val="NoSpacing"/>
        <w:ind w:left="-180" w:firstLine="180"/>
      </w:pPr>
      <w:r>
        <w:t xml:space="preserve">   </w:t>
      </w:r>
      <w:r w:rsidRPr="00C53352">
        <w:t>A) Cennet-ül Firdevs</w:t>
      </w:r>
      <w:r w:rsidRPr="00C53352">
        <w:tab/>
        <w:t xml:space="preserve">     B) Cennet-ül Adn</w:t>
      </w:r>
    </w:p>
    <w:p w:rsidR="00AA5219" w:rsidRPr="00C53352" w:rsidRDefault="00AA5219" w:rsidP="00C53352">
      <w:pPr>
        <w:pStyle w:val="NoSpacing"/>
        <w:ind w:left="-180" w:firstLine="180"/>
      </w:pPr>
      <w:r>
        <w:t xml:space="preserve">   </w:t>
      </w:r>
      <w:r w:rsidRPr="00C53352">
        <w:t>C) Cennet-ül Baki</w:t>
      </w:r>
      <w:r w:rsidRPr="00C53352">
        <w:tab/>
        <w:t xml:space="preserve">     D) Ravza-i Mutahhara</w:t>
      </w:r>
    </w:p>
    <w:p w:rsidR="00AA5219" w:rsidRDefault="00AA5219"/>
    <w:p w:rsidR="00AA5219" w:rsidRPr="00C53352" w:rsidRDefault="00AA5219" w:rsidP="00C53352">
      <w:pPr>
        <w:pStyle w:val="Normal0"/>
        <w:jc w:val="both"/>
        <w:rPr>
          <w:rStyle w:val="apple-converted-space"/>
          <w:rFonts w:ascii="Calibri" w:hAnsi="Calibri" w:cs="Calibri"/>
          <w:color w:val="555555"/>
          <w:sz w:val="22"/>
          <w:szCs w:val="22"/>
          <w:shd w:val="clear" w:color="auto" w:fill="FFFFFF"/>
        </w:rPr>
      </w:pPr>
      <w:r w:rsidRPr="00C5335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Mekkeli Müslümanlara yardım eden Medineli Müslümanlara……….…….. denir. Mekke’den Medine ye göç eden </w:t>
      </w:r>
      <w:hyperlink r:id="rId5" w:tgtFrame="_self" w:history="1">
        <w:r w:rsidRPr="00C53352">
          <w:rPr>
            <w:rStyle w:val="Hyperlink"/>
            <w:rFonts w:ascii="Calibri" w:hAnsi="Calibri" w:cs="Calibri"/>
            <w:color w:val="000000"/>
            <w:sz w:val="22"/>
            <w:szCs w:val="22"/>
            <w:bdr w:val="none" w:sz="0" w:space="0" w:color="auto" w:frame="1"/>
            <w:shd w:val="clear" w:color="auto" w:fill="FFFFFF"/>
          </w:rPr>
          <w:t>Müslümanlara</w:t>
        </w:r>
      </w:hyperlink>
      <w:r w:rsidRPr="00C53352">
        <w:rPr>
          <w:rStyle w:val="apple-converted-space"/>
          <w:rFonts w:ascii="Calibri" w:hAnsi="Calibri" w:cs="Calibri"/>
          <w:color w:val="000000"/>
          <w:sz w:val="22"/>
          <w:szCs w:val="22"/>
          <w:shd w:val="clear" w:color="auto" w:fill="FFFFFF"/>
        </w:rPr>
        <w:t>  ise ………………</w:t>
      </w:r>
      <w:r w:rsidRPr="00C53352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denir.</w:t>
      </w:r>
      <w:r w:rsidRPr="00C53352">
        <w:rPr>
          <w:rStyle w:val="apple-converted-space"/>
          <w:rFonts w:ascii="Calibri" w:hAnsi="Calibri" w:cs="Calibri"/>
          <w:color w:val="555555"/>
          <w:sz w:val="22"/>
          <w:szCs w:val="22"/>
          <w:shd w:val="clear" w:color="auto" w:fill="FFFFFF"/>
        </w:rPr>
        <w:t> </w:t>
      </w:r>
    </w:p>
    <w:p w:rsidR="00AA5219" w:rsidRPr="00C53352" w:rsidRDefault="00AA5219" w:rsidP="00C53352">
      <w:pPr>
        <w:pStyle w:val="Normal0"/>
        <w:jc w:val="both"/>
        <w:rPr>
          <w:rStyle w:val="apple-converted-space"/>
          <w:rFonts w:ascii="Calibri" w:hAnsi="Calibri" w:cs="Calibri"/>
          <w:color w:val="555555"/>
          <w:sz w:val="22"/>
          <w:szCs w:val="22"/>
          <w:shd w:val="clear" w:color="auto" w:fill="FFFFFF"/>
        </w:rPr>
      </w:pPr>
    </w:p>
    <w:p w:rsidR="00AA5219" w:rsidRPr="00C53352" w:rsidRDefault="00AA5219" w:rsidP="00C53352">
      <w:pPr>
        <w:pStyle w:val="Normal0"/>
        <w:jc w:val="both"/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     12.</w:t>
      </w:r>
      <w:r w:rsidRPr="00C53352"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Yukarıdaki boşluklara aşağıdakilerden hangileri gelmelidir?</w:t>
      </w:r>
    </w:p>
    <w:p w:rsidR="00AA5219" w:rsidRPr="00C53352" w:rsidRDefault="00AA5219" w:rsidP="00C53352">
      <w:pPr>
        <w:pStyle w:val="Normal0"/>
        <w:jc w:val="both"/>
        <w:rPr>
          <w:rFonts w:ascii="Calibri" w:hAnsi="Calibri" w:cs="Times New Roman"/>
          <w:sz w:val="22"/>
          <w:szCs w:val="22"/>
          <w:u w:val="single"/>
          <w:lang w:eastAsia="en-US"/>
        </w:rPr>
      </w:pPr>
    </w:p>
    <w:p w:rsidR="00AA5219" w:rsidRPr="00C53352" w:rsidRDefault="00AA5219" w:rsidP="00C53352">
      <w:pPr>
        <w:pStyle w:val="Normal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53352">
        <w:rPr>
          <w:rFonts w:ascii="Calibri" w:hAnsi="Calibri" w:cs="Calibri"/>
          <w:sz w:val="22"/>
          <w:szCs w:val="22"/>
        </w:rPr>
        <w:t>A) Evs-Muhacir</w:t>
      </w:r>
      <w:r>
        <w:rPr>
          <w:rFonts w:ascii="Calibri" w:hAnsi="Calibri" w:cs="Calibri"/>
          <w:sz w:val="22"/>
          <w:szCs w:val="22"/>
        </w:rPr>
        <w:t xml:space="preserve">  </w:t>
      </w:r>
      <w:r w:rsidRPr="00C53352">
        <w:rPr>
          <w:rFonts w:ascii="Calibri" w:hAnsi="Calibri" w:cs="Calibri"/>
          <w:sz w:val="22"/>
          <w:szCs w:val="22"/>
        </w:rPr>
        <w:t xml:space="preserve"> </w:t>
      </w:r>
      <w:r w:rsidRPr="00C53352">
        <w:rPr>
          <w:rFonts w:ascii="Calibri" w:hAnsi="Calibri" w:cs="Calibri"/>
          <w:sz w:val="22"/>
          <w:szCs w:val="22"/>
        </w:rPr>
        <w:tab/>
        <w:t>B) Hazreç-Ensar</w:t>
      </w:r>
    </w:p>
    <w:p w:rsidR="00AA5219" w:rsidRPr="00C53352" w:rsidRDefault="00AA5219" w:rsidP="00C53352">
      <w:pPr>
        <w:pStyle w:val="Normal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53352">
        <w:rPr>
          <w:rFonts w:ascii="Calibri" w:hAnsi="Calibri" w:cs="Calibri"/>
          <w:sz w:val="22"/>
          <w:szCs w:val="22"/>
        </w:rPr>
        <w:t>C) Ensar-Muhacir</w:t>
      </w:r>
      <w:r w:rsidRPr="00C53352">
        <w:rPr>
          <w:rFonts w:ascii="Calibri" w:hAnsi="Calibri" w:cs="Calibri"/>
          <w:sz w:val="22"/>
          <w:szCs w:val="22"/>
        </w:rPr>
        <w:tab/>
        <w:t>D) Müşrik -Ensar</w:t>
      </w:r>
    </w:p>
    <w:p w:rsidR="00AA5219" w:rsidRPr="00C53352" w:rsidRDefault="00AA5219">
      <w:pPr>
        <w:rPr>
          <w:rFonts w:ascii="Calibri" w:hAnsi="Calibri" w:cs="Calibri"/>
          <w:b/>
          <w:bCs/>
          <w:sz w:val="22"/>
          <w:szCs w:val="22"/>
        </w:rPr>
      </w:pPr>
      <w:r w:rsidRPr="00C53352">
        <w:rPr>
          <w:rFonts w:ascii="Calibri" w:hAnsi="Calibri" w:cs="Calibri"/>
          <w:b/>
          <w:bCs/>
          <w:sz w:val="22"/>
          <w:szCs w:val="22"/>
        </w:rPr>
        <w:t>13. Bedir savaşının tarihi nedir?</w:t>
      </w:r>
    </w:p>
    <w:p w:rsidR="00AA5219" w:rsidRDefault="00AA5219"/>
    <w:p w:rsidR="00AA5219" w:rsidRDefault="00AA5219">
      <w:r>
        <w:t xml:space="preserve">    a)624      b)625        c)626         d)627</w:t>
      </w:r>
    </w:p>
    <w:p w:rsidR="00AA5219" w:rsidRDefault="00AA5219"/>
    <w:p w:rsidR="00AA5219" w:rsidRDefault="00AA5219" w:rsidP="00BD061B">
      <w:pPr>
        <w:rPr>
          <w:rFonts w:ascii="Calibri" w:hAnsi="Calibri" w:cs="Calibri"/>
          <w:b/>
          <w:bCs/>
          <w:sz w:val="22"/>
          <w:szCs w:val="22"/>
        </w:rPr>
      </w:pPr>
      <w:r w:rsidRPr="00BD061B">
        <w:rPr>
          <w:rFonts w:ascii="Calibri" w:hAnsi="Calibri" w:cs="Calibri"/>
          <w:b/>
          <w:bCs/>
          <w:sz w:val="22"/>
          <w:szCs w:val="22"/>
        </w:rPr>
        <w:t>14.Aşağıdaki savaşları</w:t>
      </w:r>
      <w:r>
        <w:rPr>
          <w:rFonts w:ascii="Calibri" w:hAnsi="Calibri" w:cs="Calibri"/>
          <w:b/>
          <w:bCs/>
          <w:sz w:val="22"/>
          <w:szCs w:val="22"/>
        </w:rPr>
        <w:t xml:space="preserve">n oluş sırasına göre </w:t>
      </w:r>
      <w:r w:rsidRPr="00BD061B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doğru sıralanışı hangisidir?</w:t>
      </w:r>
    </w:p>
    <w:p w:rsidR="00AA5219" w:rsidRPr="00BD061B" w:rsidRDefault="00AA5219" w:rsidP="00BD061B">
      <w:pPr>
        <w:rPr>
          <w:rFonts w:ascii="Calibri" w:hAnsi="Calibri" w:cs="Calibri"/>
          <w:b/>
          <w:bCs/>
          <w:sz w:val="22"/>
          <w:szCs w:val="22"/>
        </w:rPr>
      </w:pPr>
    </w:p>
    <w:p w:rsidR="00AA5219" w:rsidRDefault="00AA5219" w:rsidP="00BD061B">
      <w:r>
        <w:t>a)Bedir-Hendek-Uhud   b)Hendek-Bedir-Uhud</w:t>
      </w:r>
    </w:p>
    <w:p w:rsidR="00AA5219" w:rsidRDefault="00AA5219" w:rsidP="00BD061B">
      <w:r>
        <w:t>c)Bedir-Uhud-Hendek   d)Hendek-Uhud-Bedir</w:t>
      </w:r>
    </w:p>
    <w:p w:rsidR="00AA5219" w:rsidRDefault="00AA5219"/>
    <w:p w:rsidR="00AA5219" w:rsidRPr="0029794D" w:rsidRDefault="00AA5219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15.P</w:t>
      </w:r>
      <w:r w:rsidRPr="0029794D">
        <w:rPr>
          <w:rFonts w:ascii="Calibri" w:hAnsi="Calibri" w:cs="Calibri"/>
          <w:b/>
          <w:bCs/>
          <w:sz w:val="22"/>
          <w:szCs w:val="22"/>
        </w:rPr>
        <w:t>eygamberimiz hicret yolculuğuna çıkarken yatağına yatıp cesurca suikaste</w:t>
      </w:r>
      <w:r>
        <w:rPr>
          <w:rFonts w:ascii="Calibri" w:hAnsi="Calibri" w:cs="Calibri"/>
          <w:b/>
          <w:bCs/>
          <w:sz w:val="22"/>
          <w:szCs w:val="22"/>
        </w:rPr>
        <w:t xml:space="preserve"> meydan okuyan sahabe </w:t>
      </w:r>
      <w:r w:rsidRPr="0029794D">
        <w:rPr>
          <w:rFonts w:ascii="Calibri" w:hAnsi="Calibri" w:cs="Calibri"/>
          <w:b/>
          <w:bCs/>
          <w:sz w:val="22"/>
          <w:szCs w:val="22"/>
        </w:rPr>
        <w:t>kimdir?</w:t>
      </w:r>
    </w:p>
    <w:p w:rsidR="00AA5219" w:rsidRDefault="00AA5219"/>
    <w:p w:rsidR="00AA5219" w:rsidRDefault="00AA5219" w:rsidP="0029794D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0B5550">
        <w:rPr>
          <w:rFonts w:ascii="Calibri" w:hAnsi="Calibri" w:cs="Calibri"/>
          <w:color w:val="auto"/>
          <w:sz w:val="22"/>
          <w:szCs w:val="22"/>
        </w:rPr>
        <w:t>a)Hz.Ha</w:t>
      </w:r>
      <w:r>
        <w:rPr>
          <w:rFonts w:ascii="Calibri" w:hAnsi="Calibri" w:cs="Calibri"/>
          <w:color w:val="auto"/>
          <w:sz w:val="22"/>
          <w:szCs w:val="22"/>
        </w:rPr>
        <w:t xml:space="preserve">san  </w:t>
      </w:r>
      <w:r w:rsidRPr="000B5550">
        <w:rPr>
          <w:rFonts w:ascii="Calibri" w:hAnsi="Calibri" w:cs="Calibri"/>
          <w:color w:val="auto"/>
          <w:sz w:val="22"/>
          <w:szCs w:val="22"/>
        </w:rPr>
        <w:t xml:space="preserve"> b)Hz.Ebubekir</w:t>
      </w:r>
      <w:r>
        <w:rPr>
          <w:rFonts w:ascii="Calibri" w:hAnsi="Calibri" w:cs="Calibri"/>
          <w:color w:val="auto"/>
          <w:sz w:val="22"/>
          <w:szCs w:val="22"/>
        </w:rPr>
        <w:t xml:space="preserve">  </w:t>
      </w:r>
      <w:r w:rsidRPr="000B5550">
        <w:rPr>
          <w:rFonts w:ascii="Calibri" w:hAnsi="Calibri" w:cs="Calibri"/>
          <w:color w:val="auto"/>
          <w:sz w:val="22"/>
          <w:szCs w:val="22"/>
        </w:rPr>
        <w:t xml:space="preserve"> c)Hz.Zeyd </w:t>
      </w:r>
      <w:r>
        <w:rPr>
          <w:rFonts w:ascii="Calibri" w:hAnsi="Calibri" w:cs="Calibri"/>
          <w:color w:val="auto"/>
          <w:sz w:val="22"/>
          <w:szCs w:val="22"/>
        </w:rPr>
        <w:t xml:space="preserve">    d) Hz.Ali</w:t>
      </w:r>
      <w:r w:rsidRPr="000B5550"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AA5219" w:rsidRDefault="00AA5219" w:rsidP="00777CB4">
      <w:pPr>
        <w:shd w:val="clear" w:color="auto" w:fill="FFFFFF"/>
        <w:spacing w:line="285" w:lineRule="atLeast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hyperlink r:id="rId6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 xml:space="preserve"> </w:t>
      </w:r>
    </w:p>
    <w:p w:rsidR="00AA5219" w:rsidRDefault="00AA5219"/>
    <w:sectPr w:rsidR="00AA5219" w:rsidSect="00C45E5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8B1"/>
    <w:multiLevelType w:val="hybridMultilevel"/>
    <w:tmpl w:val="CD98E45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168C4A">
      <w:start w:val="1"/>
      <w:numFmt w:val="decimal"/>
      <w:pStyle w:val="ALTBALIK"/>
      <w:lvlText w:val="S.%2)"/>
      <w:lvlJc w:val="left"/>
      <w:pPr>
        <w:tabs>
          <w:tab w:val="num" w:pos="1000"/>
        </w:tabs>
        <w:ind w:left="1000"/>
      </w:pPr>
      <w:rPr>
        <w:rFonts w:ascii="Times New Roman" w:hAnsi="Times New Roman" w:hint="default"/>
        <w:b/>
        <w:bCs/>
        <w:i w:val="0"/>
        <w:iCs w:val="0"/>
        <w:color w:val="auto"/>
        <w:sz w:val="16"/>
        <w:szCs w:val="16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1F7111"/>
    <w:multiLevelType w:val="hybridMultilevel"/>
    <w:tmpl w:val="8D4635C8"/>
    <w:lvl w:ilvl="0" w:tplc="72F21A04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>
    <w:nsid w:val="630B5B18"/>
    <w:multiLevelType w:val="hybridMultilevel"/>
    <w:tmpl w:val="E168F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F560923"/>
    <w:multiLevelType w:val="hybridMultilevel"/>
    <w:tmpl w:val="7FC2B2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A56E50"/>
    <w:multiLevelType w:val="hybridMultilevel"/>
    <w:tmpl w:val="265602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82B45"/>
    <w:multiLevelType w:val="hybridMultilevel"/>
    <w:tmpl w:val="EECC96EE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2C3"/>
    <w:rsid w:val="00036303"/>
    <w:rsid w:val="000B5550"/>
    <w:rsid w:val="00141388"/>
    <w:rsid w:val="001911F7"/>
    <w:rsid w:val="00194ED9"/>
    <w:rsid w:val="0029794D"/>
    <w:rsid w:val="00334982"/>
    <w:rsid w:val="004A2621"/>
    <w:rsid w:val="006532C3"/>
    <w:rsid w:val="00685AA3"/>
    <w:rsid w:val="00777CB4"/>
    <w:rsid w:val="007812C9"/>
    <w:rsid w:val="007D0011"/>
    <w:rsid w:val="00AA5219"/>
    <w:rsid w:val="00B17012"/>
    <w:rsid w:val="00BD061B"/>
    <w:rsid w:val="00C45E52"/>
    <w:rsid w:val="00C53352"/>
    <w:rsid w:val="00C550E2"/>
    <w:rsid w:val="00EA4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C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532C3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B17012"/>
    <w:pPr>
      <w:ind w:left="720"/>
    </w:pPr>
  </w:style>
  <w:style w:type="paragraph" w:styleId="NoSpacing">
    <w:name w:val="No Spacing"/>
    <w:uiPriority w:val="99"/>
    <w:qFormat/>
    <w:rsid w:val="004A2621"/>
    <w:rPr>
      <w:rFonts w:cs="Calibri"/>
      <w:lang w:eastAsia="en-US"/>
    </w:rPr>
  </w:style>
  <w:style w:type="paragraph" w:customStyle="1" w:styleId="ALTBALIK">
    <w:name w:val="ALT BAŞLIK"/>
    <w:basedOn w:val="Normal"/>
    <w:uiPriority w:val="99"/>
    <w:rsid w:val="004A2621"/>
    <w:pPr>
      <w:numPr>
        <w:ilvl w:val="1"/>
        <w:numId w:val="2"/>
      </w:numPr>
    </w:pPr>
    <w:rPr>
      <w:b/>
      <w:bCs/>
    </w:rPr>
  </w:style>
  <w:style w:type="paragraph" w:customStyle="1" w:styleId="Normal0">
    <w:name w:val="[Normal]"/>
    <w:uiPriority w:val="99"/>
    <w:rsid w:val="00C533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53352"/>
  </w:style>
  <w:style w:type="character" w:styleId="Hyperlink">
    <w:name w:val="Hyperlink"/>
    <w:basedOn w:val="DefaultParagraphFont"/>
    <w:uiPriority w:val="99"/>
    <w:rsid w:val="00C533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2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egitimedair.net/index.php/islami-bilgil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584</Words>
  <Characters>3332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</dc:creator>
  <cp:keywords/>
  <dc:description/>
  <cp:lastModifiedBy>edanur</cp:lastModifiedBy>
  <cp:revision>6</cp:revision>
  <dcterms:created xsi:type="dcterms:W3CDTF">2015-03-26T21:04:00Z</dcterms:created>
  <dcterms:modified xsi:type="dcterms:W3CDTF">2015-04-01T20:53:00Z</dcterms:modified>
</cp:coreProperties>
</file>